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4439760C" w:rsidR="008B1A2C" w:rsidRPr="00B87D91" w:rsidRDefault="008B1A2C" w:rsidP="00B62445">
      <w:pPr>
        <w:jc w:val="left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názvem </w:t>
      </w:r>
      <w:r w:rsidR="0031280B" w:rsidRPr="00B62445">
        <w:rPr>
          <w:b/>
          <w:color w:val="FF5200" w:themeColor="accent2"/>
          <w:sz w:val="36"/>
          <w:szCs w:val="36"/>
        </w:rPr>
        <w:t>„</w:t>
      </w:r>
      <w:r w:rsidR="00B62445" w:rsidRPr="00B62445">
        <w:rPr>
          <w:b/>
          <w:color w:val="FF5200" w:themeColor="accent2"/>
          <w:sz w:val="36"/>
          <w:szCs w:val="36"/>
        </w:rPr>
        <w:t>14210 – Rozvoj portálu Speciální technologické komunikační rozhraní (STKR)</w:t>
      </w:r>
      <w:r w:rsidR="0031280B" w:rsidRPr="00B62445">
        <w:rPr>
          <w:b/>
          <w:color w:val="FF5200" w:themeColor="accent2"/>
          <w:sz w:val="36"/>
          <w:szCs w:val="36"/>
        </w:rPr>
        <w:t>“</w:t>
      </w:r>
      <w:r w:rsidR="000128D4" w:rsidRPr="00B62445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B62445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5C4997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71936</w:t>
      </w:r>
      <w:r w:rsidR="00B62445" w:rsidRPr="00B62445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/2026-SŽ-GŘ-O25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6E46E5FC" w14:textId="7CA93E61" w:rsidR="00B62445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25336462" w:history="1">
            <w:r w:rsidR="00B62445" w:rsidRPr="008434A1">
              <w:rPr>
                <w:rStyle w:val="Hypertextovodkaz"/>
                <w:noProof/>
              </w:rPr>
              <w:t>Kapitola 1.</w:t>
            </w:r>
            <w:r w:rsidR="00B62445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B62445" w:rsidRPr="008434A1">
              <w:rPr>
                <w:rStyle w:val="Hypertextovodkaz"/>
                <w:noProof/>
              </w:rPr>
              <w:t>Základní údaje k nabídce</w:t>
            </w:r>
            <w:r w:rsidR="00B62445">
              <w:rPr>
                <w:noProof/>
                <w:webHidden/>
              </w:rPr>
              <w:tab/>
            </w:r>
            <w:r w:rsidR="00B62445">
              <w:rPr>
                <w:noProof/>
                <w:webHidden/>
              </w:rPr>
              <w:fldChar w:fldCharType="begin"/>
            </w:r>
            <w:r w:rsidR="00B62445">
              <w:rPr>
                <w:noProof/>
                <w:webHidden/>
              </w:rPr>
              <w:instrText xml:space="preserve"> PAGEREF _Toc225336462 \h </w:instrText>
            </w:r>
            <w:r w:rsidR="00B62445">
              <w:rPr>
                <w:noProof/>
                <w:webHidden/>
              </w:rPr>
            </w:r>
            <w:r w:rsidR="00B62445">
              <w:rPr>
                <w:noProof/>
                <w:webHidden/>
              </w:rPr>
              <w:fldChar w:fldCharType="separate"/>
            </w:r>
            <w:r w:rsidR="00B62445">
              <w:rPr>
                <w:noProof/>
                <w:webHidden/>
              </w:rPr>
              <w:t>2</w:t>
            </w:r>
            <w:r w:rsidR="00B62445">
              <w:rPr>
                <w:noProof/>
                <w:webHidden/>
              </w:rPr>
              <w:fldChar w:fldCharType="end"/>
            </w:r>
          </w:hyperlink>
        </w:p>
        <w:p w14:paraId="30F1D7FA" w14:textId="1FCBB76C" w:rsidR="00B62445" w:rsidRDefault="00B6244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336463" w:history="1">
            <w:r w:rsidRPr="008434A1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8434A1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_Toc225336463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F76D28" w14:textId="25457506" w:rsidR="00B62445" w:rsidRDefault="00B6244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336464" w:history="1">
            <w:r w:rsidRPr="008434A1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8434A1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_Toc225336464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23817B" w14:textId="4AEFC29B" w:rsidR="00B62445" w:rsidRDefault="00B6244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336465" w:history="1">
            <w:r w:rsidRPr="008434A1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8434A1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_Toc225336465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2B1F62" w14:textId="6A3D06DA" w:rsidR="00B62445" w:rsidRDefault="00B6244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336466" w:history="1">
            <w:r w:rsidRPr="008434A1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8434A1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_Toc225336466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5FA1F4" w14:textId="30AF8F49" w:rsidR="00B62445" w:rsidRDefault="00B62445" w:rsidP="00B62445">
          <w:pPr>
            <w:pStyle w:val="Obsah2"/>
            <w:ind w:left="1320" w:hanging="1140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336467" w:history="1">
            <w:r w:rsidRPr="008434A1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8434A1">
              <w:rPr>
                <w:rStyle w:val="Hypertextovodkaz"/>
                <w:noProof/>
              </w:rPr>
              <w:t>Čestné</w:t>
            </w:r>
            <w:r w:rsidRPr="008434A1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_Toc225336467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D5060C" w14:textId="7D8AB91D" w:rsidR="00B62445" w:rsidRDefault="00B6244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336468" w:history="1">
            <w:r w:rsidRPr="008434A1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8434A1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_Toc225336468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5B55F6AA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25336462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126B34D4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</w:t>
      </w:r>
      <w:r w:rsidR="004C76E9" w:rsidRPr="00B62445">
        <w:t xml:space="preserve">jako </w:t>
      </w:r>
      <w:r w:rsidR="000128D4" w:rsidRPr="00B62445">
        <w:rPr>
          <w:rFonts w:eastAsia="Times New Roman" w:cs="Times New Roman"/>
          <w:lang w:eastAsia="cs-CZ"/>
        </w:rPr>
        <w:t>veřejnou zakázku malého rozsahu</w:t>
      </w:r>
      <w:r w:rsidRPr="00B62445">
        <w:t>, jsou</w:t>
      </w:r>
      <w:r>
        <w:t xml:space="preserve">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EC6CBE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EC6CBE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25336463"/>
      <w:r>
        <w:lastRenderedPageBreak/>
        <w:t>Ceník</w:t>
      </w:r>
      <w:bookmarkEnd w:id="1"/>
    </w:p>
    <w:p w14:paraId="3E5E9B0F" w14:textId="095BA943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ceny bude účastníkem vyplněna příloha </w:t>
      </w:r>
      <w:r w:rsidRPr="00B62445">
        <w:rPr>
          <w:rStyle w:val="Siln"/>
          <w:b w:val="0"/>
          <w:bCs w:val="0"/>
        </w:rPr>
        <w:t xml:space="preserve">č. </w:t>
      </w:r>
      <w:r w:rsidR="001E0266" w:rsidRPr="00B62445">
        <w:rPr>
          <w:rStyle w:val="Siln"/>
          <w:b w:val="0"/>
          <w:bCs w:val="0"/>
        </w:rPr>
        <w:t>2</w:t>
      </w:r>
      <w:r w:rsidRPr="00B62445">
        <w:rPr>
          <w:rStyle w:val="Siln"/>
          <w:b w:val="0"/>
          <w:bCs w:val="0"/>
        </w:rPr>
        <w:t xml:space="preserve"> (</w:t>
      </w:r>
      <w:r w:rsidRPr="00B62445">
        <w:rPr>
          <w:rStyle w:val="Siln"/>
          <w:b w:val="0"/>
          <w:bCs w:val="0"/>
          <w:i/>
          <w:iCs/>
        </w:rPr>
        <w:t xml:space="preserve">budoucí příloha č. </w:t>
      </w:r>
      <w:r w:rsidR="00B62445" w:rsidRPr="00B62445">
        <w:rPr>
          <w:rStyle w:val="Siln"/>
          <w:b w:val="0"/>
          <w:bCs w:val="0"/>
          <w:i/>
          <w:iCs/>
        </w:rPr>
        <w:t>3</w:t>
      </w:r>
      <w:r w:rsidRPr="00B62445">
        <w:rPr>
          <w:rStyle w:val="Siln"/>
          <w:b w:val="0"/>
          <w:bCs w:val="0"/>
          <w:i/>
          <w:iCs/>
        </w:rPr>
        <w:t xml:space="preserve"> Závazného vzoru smlouvy</w:t>
      </w:r>
      <w:r w:rsidRPr="00B62445">
        <w:rPr>
          <w:rStyle w:val="Siln"/>
          <w:b w:val="0"/>
          <w:bCs w:val="0"/>
        </w:rPr>
        <w:t>) Výzvy k podání nabídky.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25336464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25336465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ust.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ust.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25336466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25336467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733225B3" w14:textId="0D0317B3" w:rsidR="00E85D44" w:rsidRPr="00E85D44" w:rsidRDefault="00E85D44" w:rsidP="00E85D44">
      <w:pPr>
        <w:pStyle w:val="Nadpis2"/>
      </w:pPr>
      <w:bookmarkStart w:id="6" w:name="_Toc225336468"/>
      <w:r w:rsidRPr="00E85D44">
        <w:t>Čestné prohlášení o splnění technické kvalifikace</w:t>
      </w:r>
      <w:bookmarkEnd w:id="6"/>
    </w:p>
    <w:p w14:paraId="71002640" w14:textId="19119A81" w:rsidR="00E85D44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 xml:space="preserve">, </w:t>
      </w:r>
      <w:r w:rsidR="00E85D44">
        <w:rPr>
          <w:lang w:eastAsia="cs-CZ"/>
        </w:rPr>
        <w:t xml:space="preserve">který podává </w:t>
      </w:r>
      <w:r w:rsidR="000128D4">
        <w:rPr>
          <w:lang w:eastAsia="cs-CZ"/>
        </w:rPr>
        <w:t xml:space="preserve">tuto </w:t>
      </w:r>
      <w:r w:rsidR="00E85D44" w:rsidRPr="000128D4">
        <w:rPr>
          <w:lang w:eastAsia="cs-CZ"/>
        </w:rPr>
        <w:t>nabídku, tímto</w:t>
      </w:r>
      <w:r w:rsidR="00E85D44">
        <w:rPr>
          <w:lang w:eastAsia="cs-CZ"/>
        </w:rPr>
        <w:t xml:space="preserve"> čestně prohlašuje, že za poslední</w:t>
      </w:r>
      <w:r w:rsidR="00B62445">
        <w:rPr>
          <w:lang w:eastAsia="cs-CZ"/>
        </w:rPr>
        <w:t>ch</w:t>
      </w:r>
      <w:r w:rsidR="00E85D44">
        <w:rPr>
          <w:lang w:eastAsia="cs-CZ"/>
        </w:rPr>
        <w:t xml:space="preserve"> </w:t>
      </w:r>
      <w:r w:rsidR="00B62445">
        <w:rPr>
          <w:lang w:eastAsia="cs-CZ"/>
        </w:rPr>
        <w:t>5</w:t>
      </w:r>
      <w:r w:rsidR="00E85D44">
        <w:rPr>
          <w:lang w:eastAsia="cs-CZ"/>
        </w:rPr>
        <w:t xml:space="preserve"> </w:t>
      </w:r>
      <w:r w:rsidR="00B62445">
        <w:rPr>
          <w:lang w:eastAsia="cs-CZ"/>
        </w:rPr>
        <w:t>let</w:t>
      </w:r>
      <w:r w:rsidR="00E85D44">
        <w:rPr>
          <w:lang w:eastAsia="cs-CZ"/>
        </w:rPr>
        <w:t xml:space="preserve"> před zahájením </w:t>
      </w:r>
      <w:r w:rsidR="00A63D48">
        <w:rPr>
          <w:lang w:eastAsia="cs-CZ"/>
        </w:rPr>
        <w:t xml:space="preserve">výběrového </w:t>
      </w:r>
      <w:r w:rsidR="00E85D44">
        <w:rPr>
          <w:lang w:eastAsia="cs-CZ"/>
        </w:rPr>
        <w:t xml:space="preserve">řízení poskytoval </w:t>
      </w:r>
      <w:r w:rsidR="009D3FDA">
        <w:rPr>
          <w:lang w:eastAsia="cs-CZ"/>
        </w:rPr>
        <w:t>významné služby</w:t>
      </w:r>
      <w:r w:rsidR="0080314E">
        <w:rPr>
          <w:lang w:eastAsia="cs-CZ"/>
        </w:rPr>
        <w:t>, blíže</w:t>
      </w:r>
      <w:r w:rsidR="009D3FDA">
        <w:rPr>
          <w:lang w:eastAsia="cs-CZ"/>
        </w:rPr>
        <w:t xml:space="preserve"> specifikované ve</w:t>
      </w:r>
      <w:r w:rsidR="0080314E">
        <w:rPr>
          <w:lang w:eastAsia="cs-CZ"/>
        </w:rPr>
        <w:t xml:space="preserve"> čl.</w:t>
      </w:r>
      <w:r w:rsidR="009D3FDA">
        <w:rPr>
          <w:lang w:eastAsia="cs-CZ"/>
        </w:rPr>
        <w:t xml:space="preserve"> </w:t>
      </w:r>
      <w:r w:rsidR="0080314E">
        <w:rPr>
          <w:lang w:eastAsia="cs-CZ"/>
        </w:rPr>
        <w:t>9.5.1. Výzvy.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E85D44" w14:paraId="403E89B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0863727D" w14:textId="77777777" w:rsidR="00B62445" w:rsidRDefault="00E85D44" w:rsidP="00B62445">
            <w:pPr>
              <w:suppressAutoHyphens/>
              <w:spacing w:line="216" w:lineRule="auto"/>
              <w:jc w:val="left"/>
              <w:rPr>
                <w:rStyle w:val="Siln"/>
              </w:rPr>
            </w:pPr>
            <w:r w:rsidRPr="00471B29">
              <w:rPr>
                <w:rStyle w:val="Siln"/>
              </w:rPr>
              <w:t xml:space="preserve">Objednatel služby </w:t>
            </w:r>
          </w:p>
          <w:p w14:paraId="4EC0700A" w14:textId="638BE1D4" w:rsidR="00E85D44" w:rsidRDefault="00E85D44" w:rsidP="00B62445">
            <w:pPr>
              <w:suppressAutoHyphens/>
              <w:spacing w:line="216" w:lineRule="auto"/>
              <w:jc w:val="left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podnikaní, kontakt k ověření realizované služby/dodávky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47971CF4" w14:textId="7406702C" w:rsidR="00E85D44" w:rsidRPr="00471B29" w:rsidRDefault="00E85D44" w:rsidP="00B62445">
            <w:pPr>
              <w:suppressAutoHyphens/>
              <w:spacing w:line="216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Předmět plnění významné služby </w:t>
            </w:r>
          </w:p>
          <w:p w14:paraId="0B3E9702" w14:textId="77777777" w:rsidR="00E85D44" w:rsidRDefault="00E85D44" w:rsidP="00B62445">
            <w:pPr>
              <w:suppressAutoHyphens/>
              <w:spacing w:line="216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7B33DD72" w14:textId="360A420B" w:rsidR="00E85D44" w:rsidRPr="00471B29" w:rsidRDefault="00E85D44" w:rsidP="00B62445">
            <w:pPr>
              <w:suppressAutoHyphens/>
              <w:spacing w:line="216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>Celkový finanční objem služby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Pr="00471B29" w:rsidRDefault="00E85D44" w:rsidP="00B62445">
            <w:pPr>
              <w:suppressAutoHyphens/>
              <w:spacing w:line="216" w:lineRule="auto"/>
              <w:jc w:val="left"/>
              <w:rPr>
                <w:rStyle w:val="Siln"/>
              </w:rPr>
            </w:pPr>
            <w:r w:rsidRPr="00471B29">
              <w:rPr>
                <w:rStyle w:val="Siln"/>
              </w:rPr>
              <w:t xml:space="preserve">Doba realizace </w:t>
            </w:r>
          </w:p>
          <w:p w14:paraId="566D756C" w14:textId="54779F66" w:rsidR="00E85D44" w:rsidRDefault="00E85D44" w:rsidP="00B62445">
            <w:pPr>
              <w:suppressAutoHyphens/>
              <w:spacing w:line="216" w:lineRule="auto"/>
              <w:jc w:val="left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471B29">
              <w:rPr>
                <w:rStyle w:val="Siln"/>
              </w:rPr>
              <w:t xml:space="preserve">(datum od-do, v rámci </w:t>
            </w:r>
            <w:r w:rsidR="00B62445">
              <w:rPr>
                <w:rStyle w:val="Siln"/>
              </w:rPr>
              <w:t>5</w:t>
            </w:r>
            <w:r w:rsidRPr="00471B29">
              <w:rPr>
                <w:rStyle w:val="Siln"/>
              </w:rPr>
              <w:t xml:space="preserve"> kalendářních let nazpět před zahájením </w:t>
            </w:r>
            <w:r w:rsidR="00A63D48" w:rsidRPr="00471B29">
              <w:rPr>
                <w:rStyle w:val="Siln"/>
              </w:rPr>
              <w:t xml:space="preserve">výběrového </w:t>
            </w:r>
            <w:r w:rsidRPr="00471B29">
              <w:rPr>
                <w:rStyle w:val="Siln"/>
              </w:rPr>
              <w:t>řízení)</w:t>
            </w:r>
          </w:p>
        </w:tc>
      </w:tr>
      <w:tr w:rsidR="00E85D44" w14:paraId="06926E11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6D39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EB57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034F6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785E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E85D44" w14:paraId="5FA138AC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A95335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08DEFD5A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6DAA2562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099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80314E" w14:paraId="6D0AE5B9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03FF9450" w14:textId="77777777" w:rsidR="0080314E" w:rsidRDefault="0080314E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7EE96FE4" w14:textId="77777777" w:rsidR="0080314E" w:rsidRDefault="0080314E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5C766BD2" w14:textId="77777777" w:rsidR="0080314E" w:rsidRDefault="0080314E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34A01" w14:textId="77777777" w:rsidR="0080314E" w:rsidRDefault="0080314E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80314E" w14:paraId="0FF82807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61BD07C" w14:textId="77777777" w:rsidR="0080314E" w:rsidRDefault="0080314E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0419FCA4" w14:textId="77777777" w:rsidR="0080314E" w:rsidRDefault="0080314E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73FDE003" w14:textId="77777777" w:rsidR="0080314E" w:rsidRDefault="0080314E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7DB62" w14:textId="77777777" w:rsidR="0080314E" w:rsidRDefault="0080314E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80314E" w14:paraId="7F82C586" w14:textId="77777777" w:rsidTr="00A327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E245DE6" w14:textId="77777777" w:rsidR="0080314E" w:rsidRDefault="0080314E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143313BA" w14:textId="77777777" w:rsidR="0080314E" w:rsidRDefault="0080314E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068891E1" w14:textId="77777777" w:rsidR="0080314E" w:rsidRDefault="0080314E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106E8" w14:textId="77777777" w:rsidR="0080314E" w:rsidRDefault="0080314E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</w:tbl>
    <w:p w14:paraId="1A831AA9" w14:textId="61054431" w:rsidR="00F44645" w:rsidRDefault="00F44645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2215E86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0B34B067" w14:textId="77777777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64FB5" w14:textId="77777777" w:rsidR="00EC6CBE" w:rsidRDefault="00EC6CBE" w:rsidP="00962258">
      <w:pPr>
        <w:spacing w:after="0" w:line="240" w:lineRule="auto"/>
      </w:pPr>
      <w:r>
        <w:separator/>
      </w:r>
    </w:p>
  </w:endnote>
  <w:endnote w:type="continuationSeparator" w:id="0">
    <w:p w14:paraId="2100E83C" w14:textId="77777777" w:rsidR="00EC6CBE" w:rsidRDefault="00EC6CB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8410F" w14:textId="77777777" w:rsidR="00EC6CBE" w:rsidRDefault="00EC6CBE" w:rsidP="00962258">
      <w:pPr>
        <w:spacing w:after="0" w:line="240" w:lineRule="auto"/>
      </w:pPr>
      <w:r>
        <w:separator/>
      </w:r>
    </w:p>
  </w:footnote>
  <w:footnote w:type="continuationSeparator" w:id="0">
    <w:p w14:paraId="73E3D709" w14:textId="77777777" w:rsidR="00EC6CBE" w:rsidRDefault="00EC6CBE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1560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717AE"/>
    <w:rsid w:val="00072C1E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65414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93E5A"/>
    <w:rsid w:val="002C31BF"/>
    <w:rsid w:val="002D08B1"/>
    <w:rsid w:val="002E0CD7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956C6"/>
    <w:rsid w:val="003B596F"/>
    <w:rsid w:val="003E2FB9"/>
    <w:rsid w:val="00427650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B219F"/>
    <w:rsid w:val="005C4997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0B93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314E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C3FBF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D3FDA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68D2"/>
    <w:rsid w:val="00B62445"/>
    <w:rsid w:val="00B66A3E"/>
    <w:rsid w:val="00B75EE1"/>
    <w:rsid w:val="00B77481"/>
    <w:rsid w:val="00B815BD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FB"/>
    <w:rsid w:val="00C6546B"/>
    <w:rsid w:val="00C87B78"/>
    <w:rsid w:val="00CD1FC4"/>
    <w:rsid w:val="00CF53B5"/>
    <w:rsid w:val="00D21061"/>
    <w:rsid w:val="00D247B3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DF7780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85D44"/>
    <w:rsid w:val="00EA68D7"/>
    <w:rsid w:val="00EB104F"/>
    <w:rsid w:val="00EC6CBE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ind w:left="567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9</Pages>
  <Words>1244</Words>
  <Characters>7340</Characters>
  <Application>Microsoft Office Word</Application>
  <DocSecurity>0</DocSecurity>
  <Lines>61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Jiranová Ivana</cp:lastModifiedBy>
  <cp:revision>39</cp:revision>
  <cp:lastPrinted>2023-10-05T09:40:00Z</cp:lastPrinted>
  <dcterms:created xsi:type="dcterms:W3CDTF">2023-08-21T11:49:00Z</dcterms:created>
  <dcterms:modified xsi:type="dcterms:W3CDTF">2026-04-17T13:15:00Z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